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27A5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7E92B5A3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Penshurst</w:t>
      </w:r>
      <w:proofErr w:type="spellEnd"/>
      <w:r>
        <w:rPr>
          <w:rFonts w:cs="Times New Roman"/>
          <w:szCs w:val="24"/>
        </w:rPr>
        <w:t>, Kent.</w:t>
      </w:r>
    </w:p>
    <w:p w14:paraId="5D4F201B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</w:p>
    <w:p w14:paraId="3F8F893F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</w:p>
    <w:p w14:paraId="0090FCC6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He made his Will.</w:t>
      </w:r>
    </w:p>
    <w:p w14:paraId="553DE4F6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42859194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</w:p>
    <w:p w14:paraId="192EA266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</w:p>
    <w:p w14:paraId="2D18EF68" w14:textId="77777777" w:rsidR="0097279B" w:rsidRDefault="0097279B" w:rsidP="009727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5AEBA2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2EC6" w14:textId="77777777" w:rsidR="0097279B" w:rsidRDefault="0097279B" w:rsidP="009139A6">
      <w:r>
        <w:separator/>
      </w:r>
    </w:p>
  </w:endnote>
  <w:endnote w:type="continuationSeparator" w:id="0">
    <w:p w14:paraId="77583033" w14:textId="77777777" w:rsidR="0097279B" w:rsidRDefault="009727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15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472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DD06B" w14:textId="77777777" w:rsidR="0097279B" w:rsidRDefault="0097279B" w:rsidP="009139A6">
      <w:r>
        <w:separator/>
      </w:r>
    </w:p>
  </w:footnote>
  <w:footnote w:type="continuationSeparator" w:id="0">
    <w:p w14:paraId="1F71BCD2" w14:textId="77777777" w:rsidR="0097279B" w:rsidRDefault="009727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67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DFA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1B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9B"/>
    <w:rsid w:val="000666E0"/>
    <w:rsid w:val="002510B7"/>
    <w:rsid w:val="005C130B"/>
    <w:rsid w:val="00826F5C"/>
    <w:rsid w:val="009139A6"/>
    <w:rsid w:val="009448BB"/>
    <w:rsid w:val="00947624"/>
    <w:rsid w:val="0097279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3EB2D"/>
  <w15:chartTrackingRefBased/>
  <w15:docId w15:val="{BFC1974A-53B4-4FF9-B552-7BF9220E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27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2022-12-06T21:35:00Z</dcterms:created>
  <dcterms:modified xsi:type="dcterms:W3CDTF">2022-12-06T21:35:00Z</dcterms:modified>
</cp:coreProperties>
</file>